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8F01BD" w:rsidRPr="008F01BD" w:rsidRDefault="008F01BD" w:rsidP="008F01BD">
      <w:pPr>
        <w:spacing w:line="276" w:lineRule="auto"/>
        <w:ind w:left="-142"/>
        <w:jc w:val="center"/>
        <w:rPr>
          <w:b/>
          <w:lang w:val="bg-BG"/>
        </w:rPr>
      </w:pPr>
      <w:r w:rsidRPr="008F01BD">
        <w:rPr>
          <w:b/>
          <w:lang w:val="bg-BG"/>
        </w:rPr>
        <w:t>З А П О В Е Д</w:t>
      </w:r>
    </w:p>
    <w:p w:rsidR="008F01BD" w:rsidRPr="008F01BD" w:rsidRDefault="008F01BD" w:rsidP="008F01BD">
      <w:pPr>
        <w:spacing w:line="276" w:lineRule="auto"/>
        <w:ind w:left="-142"/>
        <w:jc w:val="center"/>
      </w:pPr>
      <w:r w:rsidRPr="008F01BD">
        <w:rPr>
          <w:lang w:val="bg-BG"/>
        </w:rPr>
        <w:t xml:space="preserve">   № ПО-09-</w:t>
      </w:r>
      <w:r>
        <w:t>639</w:t>
      </w:r>
      <w:bookmarkStart w:id="0" w:name="_GoBack"/>
      <w:bookmarkEnd w:id="0"/>
      <w:r w:rsidRPr="008F01BD">
        <w:rPr>
          <w:lang w:val="bg-BG"/>
        </w:rPr>
        <w:t>-1</w:t>
      </w:r>
    </w:p>
    <w:p w:rsidR="008F01BD" w:rsidRPr="008F01BD" w:rsidRDefault="008F01BD" w:rsidP="008F01BD">
      <w:pPr>
        <w:spacing w:line="276" w:lineRule="auto"/>
        <w:ind w:left="-142"/>
        <w:jc w:val="center"/>
      </w:pPr>
      <w:r w:rsidRPr="008F01BD">
        <w:rPr>
          <w:lang w:val="bg-BG"/>
        </w:rPr>
        <w:t>София, 30.09.201</w:t>
      </w:r>
      <w:r w:rsidRPr="008F01BD">
        <w:t>9</w:t>
      </w:r>
      <w:r w:rsidRPr="008F01BD">
        <w:rPr>
          <w:lang w:val="bg-BG"/>
        </w:rPr>
        <w:t xml:space="preserve">г.  </w:t>
      </w:r>
    </w:p>
    <w:p w:rsidR="001176AD" w:rsidRPr="001176AD" w:rsidRDefault="001176AD" w:rsidP="001176AD">
      <w:pPr>
        <w:spacing w:line="276" w:lineRule="auto"/>
        <w:ind w:left="-142"/>
        <w:jc w:val="center"/>
      </w:pPr>
    </w:p>
    <w:p w:rsidR="001176AD" w:rsidRDefault="00576362" w:rsidP="001176AD">
      <w:pPr>
        <w:spacing w:line="276" w:lineRule="auto"/>
        <w:ind w:left="142" w:firstLine="57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</w:t>
      </w:r>
      <w:r w:rsidR="007A06D3" w:rsidRPr="00EC3E41">
        <w:rPr>
          <w:lang w:val="bg-BG"/>
        </w:rPr>
        <w:t>10г.,</w:t>
      </w:r>
      <w:r w:rsidR="007A06D3" w:rsidRPr="00EC3E41">
        <w:rPr>
          <w:lang w:val="ru-RU"/>
        </w:rPr>
        <w:t xml:space="preserve"> </w:t>
      </w:r>
      <w:r w:rsidRPr="00EC3E41">
        <w:rPr>
          <w:lang w:val="bg-BG"/>
        </w:rPr>
        <w:t xml:space="preserve">посл. </w:t>
      </w:r>
      <w:r w:rsidR="00CA17DF" w:rsidRPr="00EC3E41">
        <w:rPr>
          <w:lang w:val="bg-BG"/>
        </w:rPr>
        <w:t>изм. ДВ. бр.</w:t>
      </w:r>
      <w:r w:rsidR="00713EC9" w:rsidRPr="00EC3E41">
        <w:rPr>
          <w:lang w:val="bg-BG"/>
        </w:rPr>
        <w:t xml:space="preserve"> </w:t>
      </w:r>
      <w:r w:rsidR="00D11D51">
        <w:rPr>
          <w:lang w:val="bg-BG"/>
        </w:rPr>
        <w:t>75 от 27 септември</w:t>
      </w:r>
      <w:r w:rsidR="00CA17DF" w:rsidRPr="00EC3E41">
        <w:rPr>
          <w:lang w:val="bg-BG"/>
        </w:rPr>
        <w:t xml:space="preserve"> 201</w:t>
      </w:r>
      <w:r w:rsidR="00713EC9" w:rsidRPr="00EC3E41">
        <w:rPr>
          <w:lang w:val="bg-BG"/>
        </w:rPr>
        <w:t>6</w:t>
      </w:r>
      <w:r w:rsidR="00CA17DF" w:rsidRPr="00EC3E41">
        <w:rPr>
          <w:lang w:val="bg-BG"/>
        </w:rPr>
        <w:t>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EC3E41">
        <w:rPr>
          <w:lang w:val="bg-BG"/>
        </w:rPr>
        <w:t xml:space="preserve">№ </w:t>
      </w:r>
      <w:r w:rsidR="002207CC">
        <w:rPr>
          <w:lang w:val="bg-BG"/>
        </w:rPr>
        <w:t>ПО-09-2</w:t>
      </w:r>
      <w:r w:rsidR="00F72A58">
        <w:t>89</w:t>
      </w:r>
      <w:r w:rsidR="00EC3E41">
        <w:rPr>
          <w:lang w:val="bg-BG"/>
        </w:rPr>
        <w:t>/0</w:t>
      </w:r>
      <w:r w:rsidR="001A7478">
        <w:rPr>
          <w:lang w:val="bg-BG"/>
        </w:rPr>
        <w:t>5</w:t>
      </w:r>
      <w:r w:rsidR="00EC3E41">
        <w:rPr>
          <w:lang w:val="bg-BG"/>
        </w:rPr>
        <w:t>.08.201</w:t>
      </w:r>
      <w:r w:rsidR="001A7478">
        <w:rPr>
          <w:lang w:val="bg-BG"/>
        </w:rPr>
        <w:t>9</w:t>
      </w:r>
      <w:r w:rsidR="00EC3E41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647305">
        <w:rPr>
          <w:b/>
          <w:color w:val="000000"/>
          <w:lang w:val="bg-BG"/>
        </w:rPr>
        <w:t>Б</w:t>
      </w:r>
      <w:r w:rsidR="00F72A58">
        <w:rPr>
          <w:b/>
          <w:color w:val="000000"/>
          <w:lang w:val="bg-BG"/>
        </w:rPr>
        <w:t>учин проход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2207CC">
        <w:rPr>
          <w:color w:val="000000"/>
          <w:lang w:val="bg-BG"/>
        </w:rPr>
        <w:t>0</w:t>
      </w:r>
      <w:r w:rsidR="00F72A58">
        <w:rPr>
          <w:color w:val="000000"/>
          <w:lang w:val="bg-BG"/>
        </w:rPr>
        <w:t>7171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Pr="00187AE8">
        <w:rPr>
          <w:color w:val="000000"/>
          <w:lang w:val="bg-BG"/>
        </w:rPr>
        <w:t>, за стопанската 201</w:t>
      </w:r>
      <w:r w:rsidR="001A7478">
        <w:rPr>
          <w:color w:val="000000"/>
          <w:lang w:val="bg-BG"/>
        </w:rPr>
        <w:t>9</w:t>
      </w:r>
      <w:r w:rsidR="00EE2FF9" w:rsidRPr="00187AE8">
        <w:rPr>
          <w:color w:val="000000"/>
          <w:lang w:val="bg-BG"/>
        </w:rPr>
        <w:t xml:space="preserve"> – 20</w:t>
      </w:r>
      <w:r w:rsidR="001A7478">
        <w:rPr>
          <w:color w:val="000000"/>
          <w:lang w:val="bg-BG"/>
        </w:rPr>
        <w:t>20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754"/>
        <w:gridCol w:w="903"/>
        <w:gridCol w:w="891"/>
        <w:gridCol w:w="1197"/>
        <w:gridCol w:w="1134"/>
        <w:gridCol w:w="1467"/>
      </w:tblGrid>
      <w:tr w:rsidR="00813CB3" w:rsidTr="007F5D75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7F5D75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63046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63066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63064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14.271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4.130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41.30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4.034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10.519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105.19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19.041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6.726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67.26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73038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73095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73087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74038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74039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73151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66057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65.063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39.961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399.61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БОЙКОВ БОРИСОВ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БОЙКОВ БОРИСОВ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БОЙКОВ БОРИСОВ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БОЙКОВ БОРИСОВ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0.206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7.802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78.02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МЕТОДИЕВ ДИМИТРОВ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МЕТОДИЕВ ДИМИТРОВ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МЕТОДИЕВ ДИМИТРОВ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МЕТОДИЕВ ДИМИТРОВ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32.10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ГАВРИЛОВА ЛАЗАРОВА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ГАВРИЛОВА ЛАЗАРОВА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ГАВРИЛОВА ЛАЗАРОВА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ГАВРИЛОВА ЛАЗАРОВА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ГАВРИЛОВА ЛАЗАРОВА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ГАВРИЛОВА ЛАЗАРОВА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РУМЯНА ГАВРИЛОВА ЛАЗАРОВА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4.397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25.99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68053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68057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75058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68049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68059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68061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75049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75048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73087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73086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73078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73079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98.64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73056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73150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73062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75042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115.966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65.230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652.30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35088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35089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35085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54049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54106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54048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54047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63088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17.03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34039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54053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54057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СИМЕОНОВ ВАНДЕВ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101.799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69.570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695.70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ГЕОРГИЕВА ГЕРГИНОВА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ГЕОРГИЕВА ГЕРГИНОВА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ГЕОРГИЕВА ГЕРГИНОВА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ГЕОРГИЕВА ГЕРГИНОВА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ГЕОРГИЕВА ГЕРГИНОВА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9.436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94.36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48.90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63092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63089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ЦВЕТЕЛИНА НЕНОВА БОРИСОВА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32.58</w:t>
            </w:r>
          </w:p>
        </w:tc>
      </w:tr>
      <w:tr w:rsidR="00F72A58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6.753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29.870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8" w:rsidRDefault="00F72A58" w:rsidP="00F72A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298.70</w:t>
            </w:r>
          </w:p>
        </w:tc>
      </w:tr>
      <w:tr w:rsidR="00D169AD" w:rsidTr="00162AB2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AD" w:rsidRPr="00D25887" w:rsidRDefault="00D169AD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169AD">
              <w:rPr>
                <w:rFonts w:ascii="Arial" w:hAnsi="Arial" w:cs="Arial"/>
                <w:b/>
                <w:bCs/>
                <w:sz w:val="18"/>
                <w:szCs w:val="18"/>
              </w:rPr>
              <w:t>ОБЩО за землището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AD" w:rsidRPr="00D25887" w:rsidRDefault="00D169AD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9AD" w:rsidRPr="00D25887" w:rsidRDefault="00D169AD" w:rsidP="00F72A5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9AD" w:rsidRPr="00D169AD" w:rsidRDefault="00D169A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169AD">
              <w:rPr>
                <w:rFonts w:ascii="Calibri" w:hAnsi="Calibri"/>
                <w:b/>
                <w:color w:val="000000"/>
                <w:sz w:val="22"/>
                <w:szCs w:val="22"/>
              </w:rPr>
              <w:t>337,534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9AD" w:rsidRPr="00D169AD" w:rsidRDefault="00D169AD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9AD" w:rsidRPr="00D169AD" w:rsidRDefault="00D169A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169AD">
              <w:rPr>
                <w:rFonts w:ascii="Calibri" w:hAnsi="Calibri"/>
                <w:b/>
                <w:color w:val="000000"/>
                <w:sz w:val="22"/>
                <w:szCs w:val="22"/>
              </w:rPr>
              <w:t>249,053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9AD" w:rsidRPr="00D169AD" w:rsidRDefault="00D169A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169AD">
              <w:rPr>
                <w:rFonts w:ascii="Calibri" w:hAnsi="Calibri"/>
                <w:b/>
                <w:color w:val="000000"/>
                <w:sz w:val="22"/>
                <w:szCs w:val="22"/>
              </w:rPr>
              <w:t>2490,53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r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r w:rsidRPr="00CE78CA">
        <w:rPr>
          <w:lang w:val="ru-RU"/>
        </w:rPr>
        <w:lastRenderedPageBreak/>
        <w:t>Заповедта може да бъде обжалвана в 14-дневен срок по реда на</w:t>
      </w:r>
      <w:r w:rsidR="00647305">
        <w:rPr>
          <w:lang w:val="ru-RU"/>
        </w:rPr>
        <w:t xml:space="preserve"> </w:t>
      </w:r>
      <w:r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Ползвателите на земеделски земи са длъжни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r w:rsidR="0049558A">
        <w:rPr>
          <w:lang w:val="bg-BG"/>
        </w:rPr>
        <w:t>набирателна</w:t>
      </w:r>
      <w:r w:rsidRPr="00CE78CA">
        <w:rPr>
          <w:lang w:val="ru-RU"/>
        </w:rPr>
        <w:t xml:space="preserve"> бюджетна сметка в областна дирекция "Земеделие"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Банка:УниКредитБулбанк</w:t>
      </w:r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Pr="00CE78CA">
        <w:rPr>
          <w:b/>
          <w:lang w:val="ru-RU"/>
        </w:rPr>
        <w:t>в срок до три месеца</w:t>
      </w:r>
      <w:r w:rsidRPr="00CE78CA">
        <w:rPr>
          <w:lang w:val="ru-RU"/>
        </w:rPr>
        <w:t xml:space="preserve"> от публикуване на заповедта.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Копие от заповедта да бъд</w:t>
      </w:r>
      <w:r w:rsidR="00713EC9">
        <w:rPr>
          <w:lang w:val="ru-RU"/>
        </w:rPr>
        <w:t>е връчена на началника на ОСЗ –</w:t>
      </w:r>
      <w:r w:rsidR="002134F9">
        <w:rPr>
          <w:lang w:val="ru-RU"/>
        </w:rPr>
        <w:t xml:space="preserve"> гр. </w:t>
      </w:r>
      <w:r w:rsidR="002207CC">
        <w:rPr>
          <w:lang w:val="ru-RU"/>
        </w:rPr>
        <w:t>Костинброд</w:t>
      </w:r>
      <w:r w:rsidRPr="00CE78CA">
        <w:rPr>
          <w:lang w:val="ru-RU"/>
        </w:rPr>
        <w:t xml:space="preserve"> и на представителите на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r w:rsidR="002134F9">
        <w:rPr>
          <w:lang w:val="ru-RU"/>
        </w:rPr>
        <w:t xml:space="preserve"> </w:t>
      </w:r>
      <w:r w:rsidRPr="00CE78CA">
        <w:rPr>
          <w:lang w:val="ru-RU"/>
        </w:rPr>
        <w:t>и кметство на с</w:t>
      </w:r>
      <w:r w:rsidR="002134F9">
        <w:rPr>
          <w:lang w:val="ru-RU"/>
        </w:rPr>
        <w:t xml:space="preserve">. </w:t>
      </w:r>
      <w:r w:rsidR="002207CC">
        <w:rPr>
          <w:lang w:val="ru-RU"/>
        </w:rPr>
        <w:t>Б</w:t>
      </w:r>
      <w:r w:rsidR="00045FB8">
        <w:rPr>
          <w:lang w:val="ru-RU"/>
        </w:rPr>
        <w:t>учин проход</w:t>
      </w:r>
      <w:r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C7227" w:rsidRDefault="006C7227" w:rsidP="006C7227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 </w:t>
      </w:r>
      <w:r>
        <w:rPr>
          <w:b/>
          <w:lang w:val="bg-BG"/>
        </w:rPr>
        <w:tab/>
        <w:t xml:space="preserve"> /П/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Pr="00CE78CA" w:rsidRDefault="008D4EB6" w:rsidP="00F06BC9">
      <w:pPr>
        <w:rPr>
          <w:i/>
          <w:lang w:val="bg-BG"/>
        </w:rPr>
      </w:pPr>
    </w:p>
    <w:sectPr w:rsidR="008D4EB6" w:rsidRPr="00CE78CA" w:rsidSect="001A747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0A6" w:rsidRDefault="007310A6">
      <w:r>
        <w:separator/>
      </w:r>
    </w:p>
  </w:endnote>
  <w:endnote w:type="continuationSeparator" w:id="0">
    <w:p w:rsidR="007310A6" w:rsidRDefault="0073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004F45" w:rsidRDefault="00F72A58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Pr="00083F9D" w:rsidRDefault="00F72A58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F72A58" w:rsidRPr="00004F45" w:rsidRDefault="00F72A58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C107E5" w:rsidRDefault="00F72A58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713EC9" w:rsidRDefault="00F72A58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F72A58" w:rsidRPr="002639F4" w:rsidRDefault="00F72A5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F72A58" w:rsidRDefault="00F72A58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F72A58" w:rsidRPr="00835BBA" w:rsidRDefault="00F72A58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8F01BD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8F01BD">
      <w:rPr>
        <w:rFonts w:ascii="Verdana" w:hAnsi="Verdana"/>
        <w:bCs/>
        <w:i/>
        <w:noProof/>
        <w:sz w:val="16"/>
        <w:szCs w:val="16"/>
      </w:rPr>
      <w:t>9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Default="00F72A5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004F45" w:rsidRDefault="00F72A5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Default="00F72A58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F72A58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8F01BD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8F01BD">
      <w:rPr>
        <w:rFonts w:ascii="Verdana" w:hAnsi="Verdana"/>
        <w:bCs/>
        <w:i/>
        <w:noProof/>
        <w:sz w:val="16"/>
        <w:szCs w:val="16"/>
      </w:rPr>
      <w:t>9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F72A58" w:rsidRPr="00083F9D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0A6" w:rsidRDefault="007310A6">
      <w:r>
        <w:separator/>
      </w:r>
    </w:p>
  </w:footnote>
  <w:footnote w:type="continuationSeparator" w:id="0">
    <w:p w:rsidR="007310A6" w:rsidRDefault="00731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814D39" w:rsidRDefault="00F72A58" w:rsidP="00814D39">
    <w:pPr>
      <w:rPr>
        <w:b/>
        <w:lang w:val="bg-BG"/>
      </w:rPr>
    </w:pPr>
  </w:p>
  <w:p w:rsidR="00F72A58" w:rsidRDefault="00F72A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1176AD" w:rsidRDefault="00F72A58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25CFA30" wp14:editId="73F6F088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2A58" w:rsidRPr="001176AD" w:rsidRDefault="00F72A5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3767D3A" wp14:editId="53AF029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078F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72A58" w:rsidRPr="001176AD" w:rsidRDefault="00F72A58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16E42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5ACE"/>
    <w:rsid w:val="00645F78"/>
    <w:rsid w:val="00647305"/>
    <w:rsid w:val="00654315"/>
    <w:rsid w:val="006655C6"/>
    <w:rsid w:val="006727E9"/>
    <w:rsid w:val="00681590"/>
    <w:rsid w:val="00687C4C"/>
    <w:rsid w:val="006A1E08"/>
    <w:rsid w:val="006A3970"/>
    <w:rsid w:val="006A760F"/>
    <w:rsid w:val="006B0B9A"/>
    <w:rsid w:val="006B282B"/>
    <w:rsid w:val="006B7386"/>
    <w:rsid w:val="006C1BE4"/>
    <w:rsid w:val="006C5E63"/>
    <w:rsid w:val="006C7227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0A6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01BD"/>
    <w:rsid w:val="008F3A6E"/>
    <w:rsid w:val="00931B42"/>
    <w:rsid w:val="00933275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314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908FE"/>
    <w:rsid w:val="00A91628"/>
    <w:rsid w:val="00A92CFD"/>
    <w:rsid w:val="00AA37E5"/>
    <w:rsid w:val="00AB4367"/>
    <w:rsid w:val="00AB53BB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AD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023F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122720"/>
  <w15:docId w15:val="{0D6A257E-A961-4F37-8582-A25423547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7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8E704-FCF9-47FB-B5F9-902087AC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20</TotalTime>
  <Pages>9</Pages>
  <Words>1969</Words>
  <Characters>11229</Characters>
  <Application>Microsoft Office Word</Application>
  <DocSecurity>0</DocSecurity>
  <Lines>93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13172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Kostinbrod2</cp:lastModifiedBy>
  <cp:revision>12</cp:revision>
  <cp:lastPrinted>2017-10-05T07:50:00Z</cp:lastPrinted>
  <dcterms:created xsi:type="dcterms:W3CDTF">2019-09-27T09:12:00Z</dcterms:created>
  <dcterms:modified xsi:type="dcterms:W3CDTF">2019-10-04T08:51:00Z</dcterms:modified>
</cp:coreProperties>
</file>